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77759" w14:textId="48D18A8B" w:rsidR="006B2F86" w:rsidRDefault="00DB2A6C" w:rsidP="00E71FC3">
      <w:pPr>
        <w:pStyle w:val="NoSpacing"/>
      </w:pPr>
      <w:r>
        <w:rPr>
          <w:u w:val="single"/>
        </w:rPr>
        <w:t>Gilbert WYMARCKE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29BCCAA4" w14:textId="69E1921B" w:rsidR="00DB2A6C" w:rsidRDefault="00DB2A6C" w:rsidP="00E71FC3">
      <w:pPr>
        <w:pStyle w:val="NoSpacing"/>
      </w:pPr>
      <w:r>
        <w:t>of Kent.</w:t>
      </w:r>
    </w:p>
    <w:p w14:paraId="0DAF0DEC" w14:textId="0FB5D0BB" w:rsidR="00DB2A6C" w:rsidRDefault="00DB2A6C" w:rsidP="00E71FC3">
      <w:pPr>
        <w:pStyle w:val="NoSpacing"/>
      </w:pPr>
    </w:p>
    <w:p w14:paraId="4D15600A" w14:textId="48122BC3" w:rsidR="00DB2A6C" w:rsidRDefault="00DB2A6C" w:rsidP="00E71FC3">
      <w:pPr>
        <w:pStyle w:val="NoSpacing"/>
      </w:pPr>
    </w:p>
    <w:p w14:paraId="4CBD2CFE" w14:textId="77777777" w:rsidR="00DB2A6C" w:rsidRDefault="00DB2A6C" w:rsidP="00DB2A6C">
      <w:pPr>
        <w:pStyle w:val="NoSpacing"/>
      </w:pPr>
      <w:r>
        <w:tab/>
        <w:t>1484</w:t>
      </w:r>
      <w:r>
        <w:tab/>
      </w:r>
      <w:r>
        <w:t>He made his Will.</w:t>
      </w:r>
    </w:p>
    <w:p w14:paraId="7C25A04B" w14:textId="7E65F09D" w:rsidR="00DB2A6C" w:rsidRDefault="00DB2A6C" w:rsidP="00DB2A6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10/14/21)</w:t>
      </w:r>
    </w:p>
    <w:p w14:paraId="27CCB0F2" w14:textId="72ACFBC4" w:rsidR="00DB2A6C" w:rsidRDefault="00DB2A6C" w:rsidP="00DB2A6C">
      <w:pPr>
        <w:pStyle w:val="NoSpacing"/>
      </w:pPr>
    </w:p>
    <w:p w14:paraId="714395D2" w14:textId="48D790CD" w:rsidR="00DB2A6C" w:rsidRDefault="00DB2A6C" w:rsidP="00DB2A6C">
      <w:pPr>
        <w:pStyle w:val="NoSpacing"/>
      </w:pPr>
    </w:p>
    <w:p w14:paraId="10DAD786" w14:textId="7EC2BB4C" w:rsidR="00DB2A6C" w:rsidRPr="00DB2A6C" w:rsidRDefault="00DB2A6C" w:rsidP="00DB2A6C">
      <w:pPr>
        <w:pStyle w:val="NoSpacing"/>
      </w:pPr>
      <w:r>
        <w:t>14 March 2018</w:t>
      </w:r>
      <w:bookmarkStart w:id="0" w:name="_GoBack"/>
      <w:bookmarkEnd w:id="0"/>
    </w:p>
    <w:sectPr w:rsidR="00DB2A6C" w:rsidRPr="00DB2A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1F66B" w14:textId="77777777" w:rsidR="00DB2A6C" w:rsidRDefault="00DB2A6C" w:rsidP="00E71FC3">
      <w:pPr>
        <w:spacing w:after="0" w:line="240" w:lineRule="auto"/>
      </w:pPr>
      <w:r>
        <w:separator/>
      </w:r>
    </w:p>
  </w:endnote>
  <w:endnote w:type="continuationSeparator" w:id="0">
    <w:p w14:paraId="3F2EF343" w14:textId="77777777" w:rsidR="00DB2A6C" w:rsidRDefault="00DB2A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86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79E38" w14:textId="77777777" w:rsidR="00DB2A6C" w:rsidRDefault="00DB2A6C" w:rsidP="00E71FC3">
      <w:pPr>
        <w:spacing w:after="0" w:line="240" w:lineRule="auto"/>
      </w:pPr>
      <w:r>
        <w:separator/>
      </w:r>
    </w:p>
  </w:footnote>
  <w:footnote w:type="continuationSeparator" w:id="0">
    <w:p w14:paraId="700A1384" w14:textId="77777777" w:rsidR="00DB2A6C" w:rsidRDefault="00DB2A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6C"/>
    <w:rsid w:val="001A7C09"/>
    <w:rsid w:val="00577BD5"/>
    <w:rsid w:val="00656CBA"/>
    <w:rsid w:val="006A1F77"/>
    <w:rsid w:val="00733BE7"/>
    <w:rsid w:val="00AB52E8"/>
    <w:rsid w:val="00B16D3F"/>
    <w:rsid w:val="00BB41AC"/>
    <w:rsid w:val="00DB2A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F770"/>
  <w15:chartTrackingRefBased/>
  <w15:docId w15:val="{C137A659-C8E9-44A2-AE1D-AB2BC720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5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2018-03-14T19:17:00Z</dcterms:created>
  <dcterms:modified xsi:type="dcterms:W3CDTF">2018-03-14T19:18:00Z</dcterms:modified>
</cp:coreProperties>
</file>